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33FAD48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B85B6A">
        <w:rPr>
          <w:rFonts w:eastAsia="Times New Roman"/>
          <w:b/>
          <w:noProof/>
          <w:sz w:val="24"/>
        </w:rPr>
        <w:t>4</w:t>
      </w:r>
      <w:r w:rsidR="00210C56">
        <w:rPr>
          <w:rFonts w:eastAsia="Times New Roman"/>
          <w:b/>
          <w:noProof/>
          <w:sz w:val="24"/>
        </w:rPr>
        <w:t>-</w:t>
      </w:r>
      <w:r w:rsidR="006C5BB6">
        <w:rPr>
          <w:rFonts w:eastAsia="Times New Roman"/>
          <w:b/>
          <w:noProof/>
          <w:sz w:val="24"/>
        </w:rPr>
        <w:t>bis-</w:t>
      </w:r>
      <w:r>
        <w:rPr>
          <w:rFonts w:eastAsia="Times New Roman"/>
          <w:b/>
          <w:noProof/>
          <w:sz w:val="24"/>
        </w:rPr>
        <w:t>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210C56" w:rsidRPr="00210C56">
        <w:rPr>
          <w:rFonts w:eastAsia="Times New Roman"/>
          <w:b/>
          <w:noProof/>
          <w:sz w:val="24"/>
        </w:rPr>
        <w:t>R4-2216235</w:t>
      </w:r>
    </w:p>
    <w:p w14:paraId="2AD75DB2" w14:textId="3C45DCC5" w:rsidR="00DD7573" w:rsidRPr="00503595" w:rsidRDefault="00DD7573" w:rsidP="00DD7573">
      <w:pPr>
        <w:pStyle w:val="af8"/>
        <w:rPr>
          <w:rFonts w:eastAsia="宋体"/>
          <w:bCs w:val="0"/>
          <w:sz w:val="24"/>
          <w:lang w:val="en-GB" w:eastAsia="zh-CN"/>
        </w:rPr>
      </w:pPr>
      <w:r w:rsidRPr="0044052E">
        <w:rPr>
          <w:rFonts w:eastAsia="宋体"/>
          <w:bCs w:val="0"/>
          <w:sz w:val="24"/>
          <w:lang w:eastAsia="zh-CN"/>
        </w:rPr>
        <w:t xml:space="preserve">Electronic meeting, </w:t>
      </w:r>
      <w:r w:rsidR="00503595" w:rsidRPr="00503595">
        <w:rPr>
          <w:rFonts w:eastAsia="宋体"/>
          <w:bCs w:val="0"/>
          <w:sz w:val="24"/>
          <w:lang w:eastAsia="zh-CN"/>
        </w:rPr>
        <w:t>October 10 – October 19, 2022</w:t>
      </w: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B6475FF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2331B">
        <w:rPr>
          <w:rFonts w:ascii="Arial" w:hAnsi="Arial" w:cs="Arial"/>
          <w:sz w:val="22"/>
        </w:rPr>
        <w:t xml:space="preserve">Consideration of the outcome </w:t>
      </w:r>
      <w:r w:rsidR="006C5BB6">
        <w:rPr>
          <w:rFonts w:ascii="Arial" w:hAnsi="Arial" w:cs="Arial"/>
          <w:sz w:val="22"/>
        </w:rPr>
        <w:t xml:space="preserve">on </w:t>
      </w:r>
      <w:r w:rsidR="00F47A7F">
        <w:rPr>
          <w:rFonts w:ascii="Arial" w:hAnsi="Arial" w:cs="Arial"/>
          <w:sz w:val="22"/>
        </w:rPr>
        <w:t>SIB1</w:t>
      </w:r>
      <w:r w:rsidR="00DB354C">
        <w:rPr>
          <w:rFonts w:ascii="Arial" w:hAnsi="Arial" w:cs="Arial"/>
          <w:sz w:val="22"/>
        </w:rPr>
        <w:t xml:space="preserve"> and CBW configuration</w:t>
      </w:r>
      <w:r w:rsidR="00D2331B">
        <w:rPr>
          <w:rFonts w:ascii="Arial" w:hAnsi="Arial" w:cs="Arial"/>
          <w:sz w:val="22"/>
        </w:rPr>
        <w:t xml:space="preserve"> </w:t>
      </w:r>
      <w:r w:rsidR="00F47A7F">
        <w:rPr>
          <w:rFonts w:ascii="Arial" w:hAnsi="Arial" w:cs="Arial"/>
          <w:sz w:val="22"/>
        </w:rPr>
        <w:t>issue</w:t>
      </w:r>
    </w:p>
    <w:p w14:paraId="0F34F3E0" w14:textId="3EE87876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503595">
        <w:rPr>
          <w:rFonts w:ascii="Arial" w:hAnsi="Arial" w:cs="Arial"/>
          <w:sz w:val="22"/>
        </w:rPr>
        <w:t>6</w:t>
      </w:r>
      <w:r w:rsidR="003B6E75">
        <w:rPr>
          <w:rFonts w:ascii="Arial" w:hAnsi="Arial" w:cs="Arial"/>
          <w:sz w:val="22"/>
        </w:rPr>
        <w:t>.1.2</w:t>
      </w:r>
    </w:p>
    <w:p w14:paraId="7D7C8C39" w14:textId="7E08612B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D164F">
        <w:rPr>
          <w:rFonts w:ascii="Arial" w:eastAsia="宋体" w:hAnsi="Arial" w:cs="Arial"/>
          <w:sz w:val="22"/>
          <w:lang w:eastAsia="zh-CN"/>
        </w:rPr>
        <w:t>Discussion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3C64A9E2" w:rsidR="00174F84" w:rsidRDefault="006C5BB6" w:rsidP="00214F09">
      <w:r>
        <w:rPr>
          <w:lang w:eastAsia="zh-CN"/>
        </w:rPr>
        <w:t>Based on the discussion at previous</w:t>
      </w:r>
      <w:r w:rsidR="003B6E75">
        <w:rPr>
          <w:lang w:eastAsia="zh-CN"/>
        </w:rPr>
        <w:t xml:space="preserve"> RAN4 meeting</w:t>
      </w:r>
      <w:r>
        <w:rPr>
          <w:lang w:eastAsia="zh-CN"/>
        </w:rPr>
        <w:t>s</w:t>
      </w:r>
      <w:r w:rsidR="003B6E75">
        <w:rPr>
          <w:lang w:eastAsia="zh-CN"/>
        </w:rPr>
        <w:t xml:space="preserve">, </w:t>
      </w:r>
      <w:r w:rsidR="003B6E75">
        <w:t xml:space="preserve">consensus on SIB1 </w:t>
      </w:r>
      <w:proofErr w:type="spellStart"/>
      <w:r w:rsidR="003B6E75">
        <w:t>signaling</w:t>
      </w:r>
      <w:proofErr w:type="spellEnd"/>
      <w:r w:rsidR="003B6E75">
        <w:t xml:space="preserve"> </w:t>
      </w:r>
      <w:r w:rsidR="009611D5">
        <w:t>behaviour</w:t>
      </w:r>
      <w:r w:rsidR="003B6E75">
        <w:t xml:space="preserve"> and the UE specific channel bandwidth configuration is needed prior to method evaluations can be concluded. </w:t>
      </w:r>
    </w:p>
    <w:p w14:paraId="3F250422" w14:textId="57332763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BE60F8">
        <w:t xml:space="preserve">further </w:t>
      </w:r>
      <w:r w:rsidR="00D2331B">
        <w:t>some consideration based on the outcome of [</w:t>
      </w:r>
      <w:r w:rsidR="00210C56" w:rsidRPr="00210C56">
        <w:t>R4-2216235</w:t>
      </w:r>
      <w:r w:rsidR="00D2331B">
        <w:t>]</w:t>
      </w:r>
      <w:r w:rsidR="00882968"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794D24E0" w14:textId="15987222" w:rsidR="00E6479E" w:rsidRDefault="00D2331B" w:rsidP="005F295C">
      <w:pPr>
        <w:rPr>
          <w:lang w:eastAsia="zh-CN"/>
        </w:rPr>
      </w:pPr>
      <w:r>
        <w:rPr>
          <w:lang w:eastAsia="zh-CN"/>
        </w:rPr>
        <w:t>As discussed in [</w:t>
      </w:r>
      <w:r w:rsidR="00210C56" w:rsidRPr="00210C56">
        <w:rPr>
          <w:lang w:eastAsia="zh-CN"/>
        </w:rPr>
        <w:t>R4-2216235</w:t>
      </w:r>
      <w:bookmarkStart w:id="4" w:name="_GoBack"/>
      <w:bookmarkEnd w:id="4"/>
      <w:r>
        <w:rPr>
          <w:lang w:eastAsia="zh-CN"/>
        </w:rPr>
        <w:t>]</w:t>
      </w:r>
      <w:r w:rsidR="00FA1F46">
        <w:rPr>
          <w:lang w:eastAsia="zh-CN"/>
        </w:rPr>
        <w:t>, in our understanding,</w:t>
      </w:r>
    </w:p>
    <w:p w14:paraId="540A3CD5" w14:textId="77777777" w:rsidR="00FA1F46" w:rsidRPr="00FA1F46" w:rsidRDefault="00FA1F46" w:rsidP="00FA1F46">
      <w:pPr>
        <w:numPr>
          <w:ilvl w:val="1"/>
          <w:numId w:val="31"/>
        </w:numPr>
        <w:overflowPunct w:val="0"/>
        <w:autoSpaceDE w:val="0"/>
        <w:autoSpaceDN w:val="0"/>
        <w:adjustRightInd w:val="0"/>
        <w:rPr>
          <w:b/>
          <w:u w:val="single"/>
          <w:lang w:eastAsia="zh-CN"/>
        </w:rPr>
      </w:pPr>
      <w:r w:rsidRPr="00FA1F46">
        <w:rPr>
          <w:lang w:eastAsia="zh-CN"/>
        </w:rPr>
        <w:t>In the current specification</w:t>
      </w:r>
    </w:p>
    <w:p w14:paraId="27CC992A" w14:textId="77777777" w:rsidR="00FA1F46" w:rsidRPr="00FA1F46" w:rsidRDefault="00FA1F46" w:rsidP="00FA1F46">
      <w:pPr>
        <w:numPr>
          <w:ilvl w:val="2"/>
          <w:numId w:val="31"/>
        </w:numPr>
        <w:overflowPunct w:val="0"/>
        <w:autoSpaceDE w:val="0"/>
        <w:autoSpaceDN w:val="0"/>
        <w:adjustRightInd w:val="0"/>
        <w:rPr>
          <w:b/>
          <w:u w:val="single"/>
          <w:lang w:eastAsia="zh-CN"/>
        </w:rPr>
      </w:pPr>
      <w:r w:rsidRPr="00FA1F46">
        <w:rPr>
          <w:lang w:eastAsia="zh-CN"/>
        </w:rPr>
        <w:t xml:space="preserve">SIB1 </w:t>
      </w:r>
      <w:proofErr w:type="spellStart"/>
      <w:r w:rsidRPr="00FA1F46">
        <w:rPr>
          <w:lang w:eastAsia="zh-CN"/>
        </w:rPr>
        <w:t>carrierBandwidth</w:t>
      </w:r>
      <w:proofErr w:type="spellEnd"/>
      <w:r w:rsidRPr="00FA1F46">
        <w:rPr>
          <w:lang w:eastAsia="zh-CN"/>
        </w:rPr>
        <w:t xml:space="preserve"> corresponds to BS transmit bandwidth configurations, which is not mandated to be the maximum BS transmission bandwidth configuration specified in TS38.104 and can be any values in number of PRBs.</w:t>
      </w:r>
    </w:p>
    <w:p w14:paraId="1D610744" w14:textId="46383D1B" w:rsidR="00FA1F46" w:rsidRPr="00FA1F46" w:rsidRDefault="0049145A" w:rsidP="00FA1F46">
      <w:pPr>
        <w:numPr>
          <w:ilvl w:val="2"/>
          <w:numId w:val="31"/>
        </w:num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W</w:t>
      </w:r>
      <w:r w:rsidR="00FA1F46" w:rsidRPr="00FA1F46">
        <w:rPr>
          <w:lang w:eastAsia="zh-CN"/>
        </w:rPr>
        <w:t>hen SIB</w:t>
      </w:r>
      <w:r w:rsidR="00FA1F46" w:rsidRPr="001549AD">
        <w:rPr>
          <w:lang w:eastAsia="zh-CN"/>
        </w:rPr>
        <w:t>1</w:t>
      </w:r>
      <w:r w:rsidR="00FA1F46" w:rsidRPr="00FA1F46">
        <w:rPr>
          <w:lang w:eastAsia="zh-CN"/>
        </w:rPr>
        <w:t xml:space="preserve"> </w:t>
      </w:r>
      <w:proofErr w:type="spellStart"/>
      <w:r w:rsidR="00FA1F46" w:rsidRPr="00FA1F46">
        <w:rPr>
          <w:lang w:eastAsia="zh-CN"/>
        </w:rPr>
        <w:t>carrierB</w:t>
      </w:r>
      <w:r>
        <w:rPr>
          <w:lang w:eastAsia="zh-CN"/>
        </w:rPr>
        <w:t>andwidth</w:t>
      </w:r>
      <w:proofErr w:type="spellEnd"/>
      <w:r>
        <w:rPr>
          <w:lang w:eastAsia="zh-CN"/>
        </w:rPr>
        <w:t xml:space="preserve"> is not supported by UE,</w:t>
      </w:r>
    </w:p>
    <w:p w14:paraId="2E607267" w14:textId="0BF1E8A1" w:rsidR="00FA1F46" w:rsidRDefault="001549AD" w:rsidP="00FA1F46">
      <w:pPr>
        <w:numPr>
          <w:ilvl w:val="3"/>
          <w:numId w:val="31"/>
        </w:num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For the initial access, UE can select a supported channel bandwidth which is wider than or equal to the initial BWP and smaller than or equal to the SIB1 bandwidth.</w:t>
      </w:r>
    </w:p>
    <w:p w14:paraId="7F7D49CB" w14:textId="62966360" w:rsidR="0049145A" w:rsidRDefault="0049145A" w:rsidP="00FA1F46">
      <w:pPr>
        <w:numPr>
          <w:ilvl w:val="3"/>
          <w:numId w:val="31"/>
        </w:num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</w:t>
      </w:r>
      <w:r w:rsidRPr="00546EC8">
        <w:rPr>
          <w:lang w:eastAsia="zh-CN"/>
        </w:rPr>
        <w:t>n connected mode</w:t>
      </w:r>
      <w:r>
        <w:rPr>
          <w:lang w:eastAsia="zh-CN"/>
        </w:rPr>
        <w:t>,</w:t>
      </w:r>
      <w:r w:rsidRPr="00546EC8">
        <w:rPr>
          <w:lang w:eastAsia="zh-CN"/>
        </w:rPr>
        <w:t xml:space="preserve"> </w:t>
      </w:r>
      <w:r>
        <w:rPr>
          <w:lang w:eastAsia="zh-CN"/>
        </w:rPr>
        <w:t xml:space="preserve">it will be </w:t>
      </w:r>
      <w:r w:rsidRPr="00546EC8">
        <w:rPr>
          <w:lang w:eastAsia="zh-CN"/>
        </w:rPr>
        <w:t>re-configured wit</w:t>
      </w:r>
      <w:r>
        <w:rPr>
          <w:lang w:eastAsia="zh-CN"/>
        </w:rPr>
        <w:t>h UE-specific channel bandwidth</w:t>
      </w:r>
    </w:p>
    <w:p w14:paraId="55447542" w14:textId="37532FE8" w:rsidR="001549AD" w:rsidRDefault="001549AD" w:rsidP="001549AD">
      <w:pPr>
        <w:numPr>
          <w:ilvl w:val="2"/>
          <w:numId w:val="31"/>
        </w:numPr>
        <w:overflowPunct w:val="0"/>
        <w:autoSpaceDE w:val="0"/>
        <w:autoSpaceDN w:val="0"/>
        <w:adjustRightInd w:val="0"/>
        <w:rPr>
          <w:lang w:eastAsia="zh-CN"/>
        </w:rPr>
      </w:pPr>
      <w:r w:rsidRPr="001549AD">
        <w:rPr>
          <w:lang w:eastAsia="zh-CN"/>
        </w:rPr>
        <w:t>100 kHz channel raster</w:t>
      </w:r>
    </w:p>
    <w:p w14:paraId="7DEE5B69" w14:textId="77777777" w:rsidR="001549AD" w:rsidRPr="001549AD" w:rsidRDefault="001549AD" w:rsidP="001549AD">
      <w:pPr>
        <w:pStyle w:val="af9"/>
        <w:numPr>
          <w:ilvl w:val="3"/>
          <w:numId w:val="31"/>
        </w:numPr>
        <w:ind w:firstLineChars="0"/>
        <w:rPr>
          <w:rFonts w:eastAsiaTheme="minorEastAsia"/>
          <w:lang w:eastAsia="zh-CN"/>
        </w:rPr>
      </w:pPr>
      <w:r w:rsidRPr="001549AD">
        <w:rPr>
          <w:rFonts w:eastAsiaTheme="minorEastAsia"/>
          <w:lang w:eastAsia="zh-CN"/>
        </w:rPr>
        <w:t xml:space="preserve">UE channel bandwidth is aligned with 100KHz channel raster </w:t>
      </w:r>
    </w:p>
    <w:p w14:paraId="3C5669AC" w14:textId="77777777" w:rsidR="001549AD" w:rsidRPr="001549AD" w:rsidRDefault="001549AD" w:rsidP="001549AD">
      <w:pPr>
        <w:pStyle w:val="af9"/>
        <w:numPr>
          <w:ilvl w:val="3"/>
          <w:numId w:val="31"/>
        </w:numPr>
        <w:ind w:firstLineChars="0"/>
        <w:rPr>
          <w:rFonts w:eastAsiaTheme="minorEastAsia"/>
          <w:lang w:eastAsia="zh-CN"/>
        </w:rPr>
      </w:pPr>
      <w:r w:rsidRPr="001549AD">
        <w:rPr>
          <w:rFonts w:eastAsiaTheme="minorEastAsia"/>
          <w:lang w:eastAsia="zh-CN"/>
        </w:rPr>
        <w:t>UE BWP is allowed not to be aligned with 100KHz channel raster</w:t>
      </w:r>
    </w:p>
    <w:p w14:paraId="489B05CE" w14:textId="2588939D" w:rsidR="001549AD" w:rsidRPr="001549AD" w:rsidRDefault="001549AD" w:rsidP="001549AD">
      <w:pPr>
        <w:pStyle w:val="af9"/>
        <w:numPr>
          <w:ilvl w:val="3"/>
          <w:numId w:val="31"/>
        </w:numPr>
        <w:ind w:firstLineChars="0"/>
        <w:rPr>
          <w:rFonts w:eastAsiaTheme="minorEastAsia"/>
          <w:lang w:eastAsia="zh-CN"/>
        </w:rPr>
      </w:pPr>
      <w:r w:rsidRPr="001549AD">
        <w:rPr>
          <w:rFonts w:eastAsiaTheme="minorEastAsia"/>
          <w:lang w:eastAsia="zh-CN"/>
        </w:rPr>
        <w:t xml:space="preserve">SIB 1 </w:t>
      </w:r>
      <w:proofErr w:type="spellStart"/>
      <w:r w:rsidRPr="001549AD">
        <w:rPr>
          <w:rFonts w:eastAsiaTheme="minorEastAsia"/>
          <w:lang w:eastAsia="zh-CN"/>
        </w:rPr>
        <w:t>channelBandwidth</w:t>
      </w:r>
      <w:proofErr w:type="spellEnd"/>
      <w:r w:rsidRPr="001549AD">
        <w:rPr>
          <w:rFonts w:eastAsiaTheme="minorEastAsia"/>
          <w:lang w:eastAsia="zh-CN"/>
        </w:rPr>
        <w:t xml:space="preserve"> </w:t>
      </w:r>
      <w:r w:rsidR="00A20B26" w:rsidRPr="001549AD">
        <w:rPr>
          <w:rFonts w:eastAsiaTheme="minorEastAsia"/>
          <w:lang w:eastAsia="zh-CN"/>
        </w:rPr>
        <w:t>is allowed not to be aligned with 100KHz channel raster</w:t>
      </w:r>
    </w:p>
    <w:p w14:paraId="4511A3D2" w14:textId="77777777" w:rsidR="00FA1F46" w:rsidRDefault="00FA1F46" w:rsidP="00FA1F46">
      <w:pPr>
        <w:numPr>
          <w:ilvl w:val="1"/>
          <w:numId w:val="31"/>
        </w:numPr>
        <w:overflowPunct w:val="0"/>
        <w:autoSpaceDE w:val="0"/>
        <w:autoSpaceDN w:val="0"/>
        <w:adjustRightInd w:val="0"/>
        <w:rPr>
          <w:lang w:eastAsia="zh-CN"/>
        </w:rPr>
      </w:pPr>
      <w:r w:rsidRPr="00FA1F46">
        <w:rPr>
          <w:lang w:eastAsia="zh-CN"/>
        </w:rPr>
        <w:t>In Rel-1</w:t>
      </w:r>
      <w:r w:rsidRPr="001549AD">
        <w:rPr>
          <w:lang w:eastAsia="zh-CN"/>
        </w:rPr>
        <w:t xml:space="preserve">8 or later release, </w:t>
      </w:r>
      <w:r w:rsidRPr="00FA1F46">
        <w:rPr>
          <w:lang w:eastAsia="zh-CN"/>
        </w:rPr>
        <w:t>a new UE capability may be needed to indicate that a UE can be configured with a channel BW wider than the carrier Bandwidth in SIB1.</w:t>
      </w:r>
    </w:p>
    <w:p w14:paraId="5A76178B" w14:textId="0D64904B" w:rsidR="001549AD" w:rsidRPr="0049145A" w:rsidRDefault="00D2331B" w:rsidP="00D2331B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If we could reach above agreements, we provide an analysis on the implications for each approach in the following discussion.</w:t>
      </w:r>
    </w:p>
    <w:p w14:paraId="26998DE8" w14:textId="58995FD6" w:rsidR="00FA1F46" w:rsidRDefault="0061557F" w:rsidP="005F295C">
      <w:pPr>
        <w:rPr>
          <w:lang w:val="en-US"/>
        </w:rPr>
      </w:pPr>
      <w:r>
        <w:rPr>
          <w:lang w:eastAsia="zh-CN"/>
        </w:rPr>
        <w:t xml:space="preserve">For wider channel bandwidth approach, the method </w:t>
      </w:r>
      <w:r w:rsidR="00B8660A">
        <w:rPr>
          <w:lang w:val="en-US"/>
        </w:rPr>
        <w:t>using n</w:t>
      </w:r>
      <w:r w:rsidR="00711A6A">
        <w:rPr>
          <w:lang w:val="en-US"/>
        </w:rPr>
        <w:t>ext larger channel bandwidth</w:t>
      </w:r>
      <w:r w:rsidR="00526030">
        <w:rPr>
          <w:lang w:val="en-US"/>
        </w:rPr>
        <w:t xml:space="preserve"> broadcast in SIB1 </w:t>
      </w:r>
      <w:r>
        <w:rPr>
          <w:lang w:eastAsia="zh-CN"/>
        </w:rPr>
        <w:t>in clause 6.1.2.1 can still work for all UEs</w:t>
      </w:r>
      <w:r w:rsidR="00526030">
        <w:rPr>
          <w:lang w:eastAsia="zh-CN"/>
        </w:rPr>
        <w:t>. Meanwhile</w:t>
      </w:r>
      <w:r w:rsidR="00B8660A">
        <w:rPr>
          <w:lang w:eastAsia="zh-CN"/>
        </w:rPr>
        <w:t xml:space="preserve"> the method using n</w:t>
      </w:r>
      <w:r w:rsidR="00711A6A">
        <w:rPr>
          <w:lang w:eastAsia="zh-CN"/>
        </w:rPr>
        <w:t>ext smaller channel bandwidth</w:t>
      </w:r>
      <w:r w:rsidR="00B8660A">
        <w:rPr>
          <w:lang w:eastAsia="zh-CN"/>
        </w:rPr>
        <w:t xml:space="preserve"> broadcast in SIB1 as described in clause </w:t>
      </w:r>
      <w:r w:rsidR="00B8660A">
        <w:rPr>
          <w:lang w:val="en-US"/>
        </w:rPr>
        <w:t>6.1.2.2 can only work for new UEs in rel-18 or later release. This should be clarified in the TR 38.844.</w:t>
      </w:r>
    </w:p>
    <w:p w14:paraId="59EBA9BD" w14:textId="3F9E8807" w:rsidR="00B8660A" w:rsidRDefault="00B8660A" w:rsidP="005F295C">
      <w:r>
        <w:rPr>
          <w:lang w:eastAsia="zh-CN"/>
        </w:rPr>
        <w:t>For</w:t>
      </w:r>
      <w:r w:rsidR="0075350A">
        <w:rPr>
          <w:lang w:eastAsia="zh-CN"/>
        </w:rPr>
        <w:t xml:space="preserve"> </w:t>
      </w:r>
      <w:r w:rsidR="0075350A">
        <w:t>overlapping</w:t>
      </w:r>
      <w:r w:rsidR="0075350A" w:rsidRPr="000C2859">
        <w:t xml:space="preserve"> UE CBW</w:t>
      </w:r>
      <w:r w:rsidR="0075350A">
        <w:t>s from network p</w:t>
      </w:r>
      <w:r w:rsidR="0075350A" w:rsidRPr="00C50F30">
        <w:t>erspective</w:t>
      </w:r>
      <w:r w:rsidR="0075350A">
        <w:t xml:space="preserve"> approach, to be compatible to legacy UE, the next smaller channel bandwidth should not be used for SIB1 for one SSB case. In this case the useable RB number in irregular bandwidth </w:t>
      </w:r>
      <w:r w:rsidR="00793AF8">
        <w:t xml:space="preserve">can broadcast in the SIB1. If two SSBs are configured for an </w:t>
      </w:r>
      <w:r w:rsidR="00711A6A">
        <w:t>overlapping channel, there is no</w:t>
      </w:r>
      <w:r w:rsidR="00793AF8">
        <w:t xml:space="preserve"> impact. As discussed, the two UE channel bandwidths should be on 100 KHz channel raster which may have to decrease a few number of RBs.</w:t>
      </w:r>
    </w:p>
    <w:p w14:paraId="15364F3F" w14:textId="1B86B66E" w:rsidR="00793AF8" w:rsidRDefault="005B1C71" w:rsidP="005F295C">
      <w:r>
        <w:rPr>
          <w:lang w:eastAsia="zh-CN"/>
        </w:rPr>
        <w:lastRenderedPageBreak/>
        <w:t xml:space="preserve">For </w:t>
      </w:r>
      <w:r>
        <w:t>c</w:t>
      </w:r>
      <w:r w:rsidRPr="000C2859">
        <w:t>ombined UE CBW</w:t>
      </w:r>
      <w:r>
        <w:t xml:space="preserve"> approach, similar as </w:t>
      </w:r>
      <w:r w:rsidR="00682816">
        <w:t>overlapping</w:t>
      </w:r>
      <w:r w:rsidR="00682816" w:rsidRPr="000C2859">
        <w:t xml:space="preserve"> UE CBW</w:t>
      </w:r>
      <w:r w:rsidR="00682816">
        <w:t>s from network p</w:t>
      </w:r>
      <w:r w:rsidR="00682816" w:rsidRPr="00C50F30">
        <w:t>erspective</w:t>
      </w:r>
      <w:r w:rsidR="00682816">
        <w:t xml:space="preserve"> approach, the useable RB number in irregular bandwidth should be configured in the SIB1. For this approach new UE is a must</w:t>
      </w:r>
      <w:r w:rsidR="00711A6A">
        <w:t xml:space="preserve"> and</w:t>
      </w:r>
      <w:r w:rsidR="00682816">
        <w:t xml:space="preserve"> can only be supported at least from Rel</w:t>
      </w:r>
      <w:r w:rsidR="002B570F">
        <w:t>-18.</w:t>
      </w:r>
    </w:p>
    <w:p w14:paraId="5EC4FD55" w14:textId="7A98F73B" w:rsidR="002B570F" w:rsidRDefault="002B570F" w:rsidP="005F295C">
      <w:r>
        <w:t>For overlapping CA approach, since it is configured with two cells, there is no impact identified</w:t>
      </w:r>
      <w:r w:rsidR="00711A6A">
        <w:t xml:space="preserve"> for above issues. New </w:t>
      </w:r>
      <w:r>
        <w:t xml:space="preserve">capability </w:t>
      </w:r>
      <w:r w:rsidR="00711A6A">
        <w:t xml:space="preserve">for overlapping CA </w:t>
      </w:r>
      <w:r>
        <w:t>is needed hence only new UE could support.</w:t>
      </w:r>
    </w:p>
    <w:p w14:paraId="2934FBC8" w14:textId="50639FA2" w:rsidR="005C4247" w:rsidRDefault="005C4247" w:rsidP="005F295C">
      <w:r w:rsidRPr="005C4247">
        <w:rPr>
          <w:b/>
        </w:rPr>
        <w:t>Observation 1:</w:t>
      </w:r>
      <w:r>
        <w:t xml:space="preserve"> To be compatible to legacy UE, the next smaller channel bandwidth should not be used for SIB1 for one SSB case.</w:t>
      </w:r>
    </w:p>
    <w:p w14:paraId="069B863D" w14:textId="24D1E8F5" w:rsidR="006D6911" w:rsidRDefault="006D6911" w:rsidP="005F295C">
      <w:r>
        <w:t>In our view, compatibility to legacy UE should have the highest priority at the late phase of NR. The first two approaches do not need new UE</w:t>
      </w:r>
      <w:r w:rsidR="00613BB4">
        <w:t xml:space="preserve"> hence have some advantages. Furthermore, we think wider channel bandwidth approach can be adopted as an implementation solution</w:t>
      </w:r>
      <w:r>
        <w:t xml:space="preserve"> </w:t>
      </w:r>
      <w:r w:rsidR="00613BB4">
        <w:t>and overlapping</w:t>
      </w:r>
      <w:r w:rsidR="00613BB4" w:rsidRPr="000C2859">
        <w:t xml:space="preserve"> UE CBW</w:t>
      </w:r>
      <w:r w:rsidR="00613BB4">
        <w:t>s from network p</w:t>
      </w:r>
      <w:r w:rsidR="00613BB4" w:rsidRPr="00C50F30">
        <w:t>erspective</w:t>
      </w:r>
      <w:r w:rsidR="00613BB4">
        <w:t xml:space="preserve"> approach can be proceed by defining a new BS channel bandwidth based on operator’s request.</w:t>
      </w:r>
    </w:p>
    <w:p w14:paraId="550EA2DC" w14:textId="0508981C" w:rsidR="005C4247" w:rsidRPr="00613BB4" w:rsidRDefault="005C4247" w:rsidP="005C4247">
      <w:pPr>
        <w:rPr>
          <w:lang w:eastAsia="zh-CN"/>
        </w:rPr>
      </w:pPr>
      <w:r w:rsidRPr="005C4247">
        <w:rPr>
          <w:b/>
        </w:rPr>
        <w:t>Observation 2:</w:t>
      </w:r>
      <w:r>
        <w:t xml:space="preserve"> The wider channel bandwidth approach and overlapping</w:t>
      </w:r>
      <w:r w:rsidRPr="000C2859">
        <w:t xml:space="preserve"> UE CBW</w:t>
      </w:r>
      <w:r>
        <w:t>s from network p</w:t>
      </w:r>
      <w:r w:rsidRPr="00C50F30">
        <w:t>erspective</w:t>
      </w:r>
      <w:r>
        <w:t xml:space="preserve"> approach do not need new UE hence should have high priority</w:t>
      </w:r>
      <w:r w:rsidR="000D164F">
        <w:t>.</w:t>
      </w: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1F34BE78" w:rsidR="00BF2097" w:rsidRDefault="00BF2097" w:rsidP="00613BB4">
      <w:r>
        <w:t xml:space="preserve">In this contribution, </w:t>
      </w:r>
      <w:r w:rsidR="00613BB4">
        <w:t>we provide further some consideration based on the outcome of SIB1</w:t>
      </w:r>
      <w:r w:rsidR="00613BB4" w:rsidRPr="00613BB4">
        <w:t xml:space="preserve"> </w:t>
      </w:r>
      <w:proofErr w:type="spellStart"/>
      <w:r w:rsidR="00613BB4" w:rsidRPr="00613BB4">
        <w:t>signaling</w:t>
      </w:r>
      <w:proofErr w:type="spellEnd"/>
      <w:r w:rsidR="00613BB4" w:rsidRPr="00613BB4">
        <w:t xml:space="preserve"> and CBW configuration</w:t>
      </w:r>
      <w:r w:rsidR="00613BB4">
        <w:t xml:space="preserve"> discussion.</w:t>
      </w:r>
    </w:p>
    <w:p w14:paraId="66279582" w14:textId="77777777" w:rsidR="005C4247" w:rsidRDefault="005C4247" w:rsidP="005C4247">
      <w:r w:rsidRPr="005C4247">
        <w:rPr>
          <w:b/>
        </w:rPr>
        <w:t>Observation 1:</w:t>
      </w:r>
      <w:r>
        <w:t xml:space="preserve"> To be compatible to legacy UE, the next smaller channel bandwidth should not be used for SIB1 for one SSB case.</w:t>
      </w:r>
    </w:p>
    <w:p w14:paraId="5EBA36BB" w14:textId="28D283D8" w:rsidR="005C4247" w:rsidRPr="00613BB4" w:rsidRDefault="005C4247" w:rsidP="005C4247">
      <w:pPr>
        <w:rPr>
          <w:lang w:eastAsia="zh-CN"/>
        </w:rPr>
      </w:pPr>
      <w:r w:rsidRPr="005C4247">
        <w:rPr>
          <w:b/>
        </w:rPr>
        <w:t>Observation 2:</w:t>
      </w:r>
      <w:r>
        <w:t xml:space="preserve"> The wider channel bandwidth approach and overlapping</w:t>
      </w:r>
      <w:r w:rsidRPr="000C2859">
        <w:t xml:space="preserve"> UE CBW</w:t>
      </w:r>
      <w:r>
        <w:t>s from network p</w:t>
      </w:r>
      <w:r w:rsidRPr="00C50F30">
        <w:t>erspective</w:t>
      </w:r>
      <w:r>
        <w:t xml:space="preserve"> approach do not need new UE hence should have high priority.</w:t>
      </w:r>
    </w:p>
    <w:sectPr w:rsidR="005C4247" w:rsidRPr="00613BB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63668" w14:textId="77777777" w:rsidR="00357FF7" w:rsidRDefault="00357FF7">
      <w:r>
        <w:separator/>
      </w:r>
    </w:p>
  </w:endnote>
  <w:endnote w:type="continuationSeparator" w:id="0">
    <w:p w14:paraId="707CE411" w14:textId="77777777" w:rsidR="00357FF7" w:rsidRDefault="0035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CFDE6" w14:textId="77777777" w:rsidR="00357FF7" w:rsidRDefault="00357FF7">
      <w:r>
        <w:separator/>
      </w:r>
    </w:p>
  </w:footnote>
  <w:footnote w:type="continuationSeparator" w:id="0">
    <w:p w14:paraId="09BF5A79" w14:textId="77777777" w:rsidR="00357FF7" w:rsidRDefault="00357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9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8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1"/>
  </w:num>
  <w:num w:numId="2">
    <w:abstractNumId w:val="5"/>
  </w:num>
  <w:num w:numId="3">
    <w:abstractNumId w:val="24"/>
  </w:num>
  <w:num w:numId="4">
    <w:abstractNumId w:val="32"/>
  </w:num>
  <w:num w:numId="5">
    <w:abstractNumId w:val="18"/>
  </w:num>
  <w:num w:numId="6">
    <w:abstractNumId w:val="13"/>
  </w:num>
  <w:num w:numId="7">
    <w:abstractNumId w:val="0"/>
  </w:num>
  <w:num w:numId="8">
    <w:abstractNumId w:val="1"/>
  </w:num>
  <w:num w:numId="9">
    <w:abstractNumId w:val="9"/>
  </w:num>
  <w:num w:numId="10">
    <w:abstractNumId w:val="33"/>
  </w:num>
  <w:num w:numId="11">
    <w:abstractNumId w:val="19"/>
  </w:num>
  <w:num w:numId="12">
    <w:abstractNumId w:val="11"/>
  </w:num>
  <w:num w:numId="13">
    <w:abstractNumId w:val="28"/>
  </w:num>
  <w:num w:numId="14">
    <w:abstractNumId w:val="6"/>
  </w:num>
  <w:num w:numId="15">
    <w:abstractNumId w:val="20"/>
  </w:num>
  <w:num w:numId="16">
    <w:abstractNumId w:val="27"/>
  </w:num>
  <w:num w:numId="17">
    <w:abstractNumId w:val="2"/>
  </w:num>
  <w:num w:numId="18">
    <w:abstractNumId w:val="31"/>
  </w:num>
  <w:num w:numId="19">
    <w:abstractNumId w:val="25"/>
  </w:num>
  <w:num w:numId="20">
    <w:abstractNumId w:val="16"/>
  </w:num>
  <w:num w:numId="21">
    <w:abstractNumId w:val="8"/>
  </w:num>
  <w:num w:numId="22">
    <w:abstractNumId w:val="15"/>
  </w:num>
  <w:num w:numId="23">
    <w:abstractNumId w:val="30"/>
  </w:num>
  <w:num w:numId="24">
    <w:abstractNumId w:val="3"/>
  </w:num>
  <w:num w:numId="25">
    <w:abstractNumId w:val="26"/>
  </w:num>
  <w:num w:numId="26">
    <w:abstractNumId w:val="14"/>
  </w:num>
  <w:num w:numId="27">
    <w:abstractNumId w:val="23"/>
  </w:num>
  <w:num w:numId="28">
    <w:abstractNumId w:val="7"/>
  </w:num>
  <w:num w:numId="29">
    <w:abstractNumId w:val="17"/>
  </w:num>
  <w:num w:numId="30">
    <w:abstractNumId w:val="4"/>
  </w:num>
  <w:num w:numId="31">
    <w:abstractNumId w:val="12"/>
  </w:num>
  <w:num w:numId="32">
    <w:abstractNumId w:val="29"/>
  </w:num>
  <w:num w:numId="33">
    <w:abstractNumId w:val="10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2400"/>
    <w:rsid w:val="00094D06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50414"/>
    <w:rsid w:val="001521E2"/>
    <w:rsid w:val="001549AD"/>
    <w:rsid w:val="00161CE3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5242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611D5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F64"/>
    <w:rsid w:val="00B15449"/>
    <w:rsid w:val="00B24B03"/>
    <w:rsid w:val="00B271FA"/>
    <w:rsid w:val="00B3024F"/>
    <w:rsid w:val="00B339B8"/>
    <w:rsid w:val="00B413A1"/>
    <w:rsid w:val="00B4304E"/>
    <w:rsid w:val="00B47018"/>
    <w:rsid w:val="00B5702C"/>
    <w:rsid w:val="00B609D3"/>
    <w:rsid w:val="00B628A9"/>
    <w:rsid w:val="00B7151B"/>
    <w:rsid w:val="00B73A47"/>
    <w:rsid w:val="00B74CF7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60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EA7"/>
    <w:rsid w:val="00D46B4A"/>
    <w:rsid w:val="00D47056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07F3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2FB5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57ACA-F40B-40CD-A817-ACAD2105C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Huawei_C</cp:lastModifiedBy>
  <cp:revision>11</cp:revision>
  <cp:lastPrinted>2019-02-25T13:05:00Z</cp:lastPrinted>
  <dcterms:created xsi:type="dcterms:W3CDTF">2022-09-23T08:58:00Z</dcterms:created>
  <dcterms:modified xsi:type="dcterms:W3CDTF">2022-09-30T11:33:00Z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(3)Iumz/Ok6Fhi/G5sS7eDFLDj26gaOzmd1M4Av0ANjuIK3XG893K4pkX0M8uzBQk8r9Fgebsrq
Fm+AWdESS/Jby4DvXTK46D5oodsIBchx5UCirES+VtQjz3WNUSDRT74A7vQBGJqlpmuAvCij
o0YOoFOKIpiCU8WqyoUs8L5rISqWfgYOyTw14NP8+YprulGVDijtpIeEZ/1xqjwbkHEfl9aR
PM0ufkZ/tU2hakceGp</vt:lpwstr>
  </property>
  <property fmtid="{D5CDD505-2E9C-101B-9397-08002B2CF9AE}" pid="3" name="_2015_ms_pID_7253431">
    <vt:lpwstr>9CeC+uoYalXQ7JnJaxN2kvpyKcWndGs9vYDOea+EkWEZ0W+9Q5B6Ho
wiWOD+gEJm+/2gVUoWaEvuKANUHrfsB94M8CoGJXevUiXXF7+8ve/y/MyRBZQZOCKNfTGfJK
S3Wu7icQDVs/MaasWqMtEIqItu6abTqXGuuH2m7iOFoNDtnzxBtUcLotGLr5ScT59QxcOGEa
NtgqC2FBU+lpfMtCA0s+9eTgJq4o2bpy7Gtb</vt:lpwstr>
  </property>
  <property fmtid="{D5CDD505-2E9C-101B-9397-08002B2CF9AE}" pid="4" name="_2015_ms_pID_7253432">
    <vt:lpwstr>xw==</vt:lpwstr>
  </property>
</Properties>
</file>